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C1A0C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bookmarkStart w:id="0" w:name="_GoBack"/>
      <w:r w:rsidRPr="00AA0BE3">
        <w:rPr>
          <w:rStyle w:val="Hyperlink"/>
        </w:rPr>
        <w:t>Thomas KNYGHT</w:t>
      </w:r>
      <w:bookmarkEnd w:id="0"/>
      <w:r w:rsidRPr="00AA0BE3">
        <w:rPr>
          <w:rStyle w:val="Hyperlink"/>
          <w:u w:val="none"/>
        </w:rPr>
        <w:t xml:space="preserve">   </w:t>
      </w:r>
      <w:proofErr w:type="gramStart"/>
      <w:r w:rsidRPr="00AA0BE3">
        <w:rPr>
          <w:rStyle w:val="Hyperlink"/>
          <w:u w:val="none"/>
        </w:rPr>
        <w:t xml:space="preserve">   (</w:t>
      </w:r>
      <w:proofErr w:type="gramEnd"/>
      <w:r w:rsidRPr="00AA0BE3">
        <w:rPr>
          <w:rStyle w:val="Hyperlink"/>
          <w:u w:val="none"/>
        </w:rPr>
        <w:t>fl.1418)</w:t>
      </w:r>
    </w:p>
    <w:p w14:paraId="1E102670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>Chaplain.</w:t>
      </w:r>
    </w:p>
    <w:p w14:paraId="6C9F55A0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</w:p>
    <w:p w14:paraId="37A4CB25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</w:p>
    <w:p w14:paraId="48121332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ab/>
        <w:t>1418</w:t>
      </w:r>
      <w:r w:rsidRPr="00AA0BE3">
        <w:rPr>
          <w:rStyle w:val="Hyperlink"/>
          <w:u w:val="none"/>
        </w:rPr>
        <w:tab/>
        <w:t xml:space="preserve">William </w:t>
      </w:r>
      <w:proofErr w:type="spellStart"/>
      <w:r w:rsidRPr="00AA0BE3">
        <w:rPr>
          <w:rStyle w:val="Hyperlink"/>
          <w:u w:val="none"/>
        </w:rPr>
        <w:t>Pyrye</w:t>
      </w:r>
      <w:proofErr w:type="spellEnd"/>
      <w:r w:rsidRPr="00AA0BE3">
        <w:rPr>
          <w:rStyle w:val="Hyperlink"/>
          <w:u w:val="none"/>
        </w:rPr>
        <w:t>, Parson of Edgeworth, Gloucestershire(q.v.), petitioned</w:t>
      </w:r>
    </w:p>
    <w:p w14:paraId="78774D50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ab/>
      </w:r>
      <w:r w:rsidRPr="00AA0BE3">
        <w:rPr>
          <w:rStyle w:val="Hyperlink"/>
          <w:u w:val="none"/>
        </w:rPr>
        <w:tab/>
        <w:t>Thomas Langley, Bishop of Durham and Chancellor(q.v.),</w:t>
      </w:r>
    </w:p>
    <w:p w14:paraId="13DDE256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ab/>
      </w:r>
      <w:r w:rsidRPr="00AA0BE3">
        <w:rPr>
          <w:rStyle w:val="Hyperlink"/>
          <w:u w:val="none"/>
        </w:rPr>
        <w:tab/>
        <w:t xml:space="preserve">to request that he be presented to the </w:t>
      </w:r>
      <w:r w:rsidRPr="00AA0BE3">
        <w:rPr>
          <w:rStyle w:val="Hyperlink"/>
          <w:u w:val="none"/>
        </w:rPr>
        <w:tab/>
        <w:t xml:space="preserve">church of Edgeworth upon his </w:t>
      </w:r>
    </w:p>
    <w:p w14:paraId="4240C2DA" w14:textId="77777777" w:rsidR="00AA0BE3" w:rsidRPr="00AA0BE3" w:rsidRDefault="00AA0BE3" w:rsidP="00AA0BE3">
      <w:pPr>
        <w:pStyle w:val="NoSpacing"/>
        <w:ind w:left="720" w:firstLine="720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>resignation.</w:t>
      </w:r>
    </w:p>
    <w:p w14:paraId="497FF538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ab/>
      </w:r>
      <w:r w:rsidRPr="00AA0BE3">
        <w:rPr>
          <w:rStyle w:val="Hyperlink"/>
          <w:u w:val="none"/>
        </w:rPr>
        <w:tab/>
        <w:t>(P.R.O. ref. SC 8/332/15755)</w:t>
      </w:r>
    </w:p>
    <w:p w14:paraId="4CEF3EE2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</w:p>
    <w:p w14:paraId="114C4044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</w:p>
    <w:p w14:paraId="354A3437" w14:textId="77777777" w:rsidR="00AA0BE3" w:rsidRPr="00AA0BE3" w:rsidRDefault="00AA0BE3" w:rsidP="00AA0BE3">
      <w:pPr>
        <w:pStyle w:val="NoSpacing"/>
        <w:jc w:val="both"/>
        <w:rPr>
          <w:rStyle w:val="Hyperlink"/>
          <w:u w:val="none"/>
        </w:rPr>
      </w:pPr>
      <w:r w:rsidRPr="00AA0BE3">
        <w:rPr>
          <w:rStyle w:val="Hyperlink"/>
          <w:u w:val="none"/>
        </w:rPr>
        <w:t>2 October 2018</w:t>
      </w:r>
    </w:p>
    <w:p w14:paraId="469B10CF" w14:textId="77777777" w:rsidR="006B2F86" w:rsidRPr="00AA0BE3" w:rsidRDefault="00AA0BE3" w:rsidP="00E71FC3">
      <w:pPr>
        <w:pStyle w:val="NoSpacing"/>
      </w:pPr>
    </w:p>
    <w:sectPr w:rsidR="006B2F86" w:rsidRPr="00AA0B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29E11" w14:textId="77777777" w:rsidR="00AA0BE3" w:rsidRDefault="00AA0BE3" w:rsidP="00E71FC3">
      <w:pPr>
        <w:spacing w:after="0" w:line="240" w:lineRule="auto"/>
      </w:pPr>
      <w:r>
        <w:separator/>
      </w:r>
    </w:p>
  </w:endnote>
  <w:endnote w:type="continuationSeparator" w:id="0">
    <w:p w14:paraId="1D48DB1A" w14:textId="77777777" w:rsidR="00AA0BE3" w:rsidRDefault="00AA0B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7A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0BC13" w14:textId="77777777" w:rsidR="00AA0BE3" w:rsidRDefault="00AA0BE3" w:rsidP="00E71FC3">
      <w:pPr>
        <w:spacing w:after="0" w:line="240" w:lineRule="auto"/>
      </w:pPr>
      <w:r>
        <w:separator/>
      </w:r>
    </w:p>
  </w:footnote>
  <w:footnote w:type="continuationSeparator" w:id="0">
    <w:p w14:paraId="52CA56B3" w14:textId="77777777" w:rsidR="00AA0BE3" w:rsidRDefault="00AA0B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E3"/>
    <w:rsid w:val="001A7C09"/>
    <w:rsid w:val="00577BD5"/>
    <w:rsid w:val="00656CBA"/>
    <w:rsid w:val="006A1F77"/>
    <w:rsid w:val="00733BE7"/>
    <w:rsid w:val="00AA0BE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5F796"/>
  <w15:chartTrackingRefBased/>
  <w15:docId w15:val="{C63C5FCF-418D-450B-9804-8BA28BAB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A0B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2019-01-16T21:43:00Z</dcterms:created>
  <dcterms:modified xsi:type="dcterms:W3CDTF">2019-01-16T21:43:00Z</dcterms:modified>
</cp:coreProperties>
</file>